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17A0E" w14:textId="09E8AE0A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15B23903">
        <w:rPr>
          <w:rFonts w:cs="Arial"/>
        </w:rPr>
        <w:t>Številka:</w:t>
      </w:r>
      <w:r w:rsidR="0DAC477F" w:rsidRPr="15B23903">
        <w:rPr>
          <w:rFonts w:cs="Arial"/>
        </w:rPr>
        <w:t xml:space="preserve"> </w:t>
      </w:r>
      <w:r w:rsidR="00802668">
        <w:rPr>
          <w:rFonts w:cs="Arial"/>
        </w:rPr>
        <w:t>92.2026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37DCEFA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B81FAE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="00980293">
        <w:rPr>
          <w:rFonts w:cs="Arial"/>
        </w:rPr>
        <w:t xml:space="preserve"> ali subjekta, katerega zmogljivosti uporablja ponudnik.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2BC9D02F" w14:textId="7283AE45" w:rsidR="00336FE6" w:rsidRDefault="007F54EE" w:rsidP="00336FE6">
      <w:pPr>
        <w:jc w:val="both"/>
        <w:rPr>
          <w:rFonts w:cs="Arial"/>
        </w:rPr>
      </w:pPr>
      <w:r>
        <w:rPr>
          <w:rFonts w:cs="Arial"/>
        </w:rPr>
        <w:t>V ________, dne ________</w:t>
      </w: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7D7391BE" w14:textId="77777777" w:rsidR="007F54EE" w:rsidRDefault="007F54EE" w:rsidP="00A42C35">
      <w:pPr>
        <w:jc w:val="both"/>
        <w:rPr>
          <w:rFonts w:cs="Arial"/>
          <w:i/>
        </w:rPr>
      </w:pPr>
    </w:p>
    <w:p w14:paraId="1FF67ED1" w14:textId="77777777" w:rsidR="007F54EE" w:rsidRDefault="007F54EE" w:rsidP="00A42C35">
      <w:pPr>
        <w:jc w:val="both"/>
        <w:rPr>
          <w:rFonts w:cs="Arial"/>
          <w:i/>
        </w:rPr>
      </w:pPr>
    </w:p>
    <w:p w14:paraId="6766A606" w14:textId="1D76B4F0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DB51" w14:textId="77777777" w:rsidR="000B7BE5" w:rsidRDefault="000B7BE5">
      <w:r>
        <w:separator/>
      </w:r>
    </w:p>
  </w:endnote>
  <w:endnote w:type="continuationSeparator" w:id="0">
    <w:p w14:paraId="4DE81764" w14:textId="77777777" w:rsidR="000B7BE5" w:rsidRDefault="000B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B75D5" w14:textId="77777777" w:rsidR="000C71AC" w:rsidRDefault="000C71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32A3313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5A61A1D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4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4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8F4A4" w14:textId="77777777" w:rsidR="000B7BE5" w:rsidRDefault="000B7BE5">
      <w:r>
        <w:separator/>
      </w:r>
    </w:p>
  </w:footnote>
  <w:footnote w:type="continuationSeparator" w:id="0">
    <w:p w14:paraId="1FEABCF1" w14:textId="77777777" w:rsidR="000B7BE5" w:rsidRDefault="000B7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DE5A0" w14:textId="77777777" w:rsidR="000C71AC" w:rsidRDefault="000C71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5071503" w14:paraId="7603C50A" w14:textId="77777777" w:rsidTr="55071503">
      <w:trPr>
        <w:trHeight w:val="300"/>
      </w:trPr>
      <w:tc>
        <w:tcPr>
          <w:tcW w:w="3020" w:type="dxa"/>
        </w:tcPr>
        <w:p w14:paraId="2FE1C6E7" w14:textId="3606BCAC" w:rsidR="55071503" w:rsidRDefault="55071503" w:rsidP="55071503">
          <w:pPr>
            <w:pStyle w:val="Glava"/>
            <w:ind w:left="-115"/>
          </w:pPr>
        </w:p>
      </w:tc>
      <w:tc>
        <w:tcPr>
          <w:tcW w:w="3020" w:type="dxa"/>
        </w:tcPr>
        <w:p w14:paraId="3BEA695D" w14:textId="67B55E64" w:rsidR="55071503" w:rsidRDefault="55071503" w:rsidP="55071503">
          <w:pPr>
            <w:pStyle w:val="Glava"/>
            <w:jc w:val="center"/>
          </w:pPr>
        </w:p>
      </w:tc>
      <w:tc>
        <w:tcPr>
          <w:tcW w:w="3020" w:type="dxa"/>
        </w:tcPr>
        <w:p w14:paraId="48671AD7" w14:textId="359DC2E0" w:rsidR="55071503" w:rsidRDefault="55071503" w:rsidP="55071503">
          <w:pPr>
            <w:pStyle w:val="Glava"/>
            <w:ind w:right="-115"/>
            <w:jc w:val="right"/>
          </w:pPr>
        </w:p>
      </w:tc>
    </w:tr>
  </w:tbl>
  <w:p w14:paraId="551652DE" w14:textId="4E7E05E6" w:rsidR="55071503" w:rsidRDefault="55071503" w:rsidP="5507150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01F1" w:rsidRPr="003A01F1" w14:paraId="515A79CB" w14:textId="77777777" w:rsidTr="00CC244B">
      <w:tc>
        <w:tcPr>
          <w:tcW w:w="4039" w:type="dxa"/>
          <w:tcBorders>
            <w:bottom w:val="single" w:sz="4" w:space="0" w:color="auto"/>
          </w:tcBorders>
        </w:tcPr>
        <w:p w14:paraId="32811D41" w14:textId="77777777" w:rsidR="003A01F1" w:rsidRDefault="000C71AC" w:rsidP="003A01F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4BC7321" wp14:editId="6C998483">
                <wp:extent cx="1892300" cy="46990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2300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ADB3AB7" w14:textId="50FD6946" w:rsidR="000C71AC" w:rsidRPr="003A01F1" w:rsidRDefault="000C71AC" w:rsidP="003A01F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176844C4" w14:textId="77777777" w:rsidR="003A01F1" w:rsidRPr="003A01F1" w:rsidRDefault="003A01F1" w:rsidP="003A01F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622D538" w14:textId="77777777" w:rsidR="003A01F1" w:rsidRPr="003A01F1" w:rsidRDefault="003A01F1" w:rsidP="003A01F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A01F1" w:rsidRPr="003A01F1" w14:paraId="7B385FF0" w14:textId="77777777" w:rsidTr="00CC244B">
      <w:tc>
        <w:tcPr>
          <w:tcW w:w="4039" w:type="dxa"/>
          <w:tcBorders>
            <w:top w:val="single" w:sz="4" w:space="0" w:color="auto"/>
          </w:tcBorders>
        </w:tcPr>
        <w:p w14:paraId="16FF4048" w14:textId="77777777" w:rsidR="003A01F1" w:rsidRPr="003A01F1" w:rsidRDefault="003A01F1" w:rsidP="003A01F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A01F1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951D456" w14:textId="77777777" w:rsidR="003A01F1" w:rsidRPr="003A01F1" w:rsidRDefault="003A01F1" w:rsidP="003A01F1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34BBA57" w14:textId="2877396A" w:rsidR="003A01F1" w:rsidRPr="003A01F1" w:rsidRDefault="003A01F1" w:rsidP="003A01F1">
          <w:pPr>
            <w:jc w:val="right"/>
            <w:rPr>
              <w:rFonts w:cs="Arial"/>
              <w:sz w:val="16"/>
              <w:szCs w:val="16"/>
            </w:rPr>
          </w:pPr>
          <w:r w:rsidRPr="003A01F1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22244942">
    <w:abstractNumId w:val="3"/>
  </w:num>
  <w:num w:numId="2" w16cid:durableId="478422557">
    <w:abstractNumId w:val="5"/>
  </w:num>
  <w:num w:numId="3" w16cid:durableId="1161431477">
    <w:abstractNumId w:val="2"/>
  </w:num>
  <w:num w:numId="4" w16cid:durableId="481585947">
    <w:abstractNumId w:val="1"/>
  </w:num>
  <w:num w:numId="5" w16cid:durableId="929504598">
    <w:abstractNumId w:val="4"/>
  </w:num>
  <w:num w:numId="6" w16cid:durableId="724987109">
    <w:abstractNumId w:val="0"/>
  </w:num>
  <w:num w:numId="7" w16cid:durableId="1113787686">
    <w:abstractNumId w:val="7"/>
  </w:num>
  <w:num w:numId="8" w16cid:durableId="860122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5980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1511"/>
    <w:rsid w:val="00075944"/>
    <w:rsid w:val="000767FF"/>
    <w:rsid w:val="00087BED"/>
    <w:rsid w:val="00096243"/>
    <w:rsid w:val="00096BE4"/>
    <w:rsid w:val="000A4E45"/>
    <w:rsid w:val="000B77A5"/>
    <w:rsid w:val="000B7BE5"/>
    <w:rsid w:val="000C23A5"/>
    <w:rsid w:val="000C4583"/>
    <w:rsid w:val="000C71AC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55571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47DD1"/>
    <w:rsid w:val="0035043A"/>
    <w:rsid w:val="003604BB"/>
    <w:rsid w:val="00367250"/>
    <w:rsid w:val="00370866"/>
    <w:rsid w:val="0037231D"/>
    <w:rsid w:val="00381651"/>
    <w:rsid w:val="003A01F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904CB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03F61"/>
    <w:rsid w:val="00511704"/>
    <w:rsid w:val="00513A25"/>
    <w:rsid w:val="0051505E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00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02EE"/>
    <w:rsid w:val="007F3757"/>
    <w:rsid w:val="007F4AC2"/>
    <w:rsid w:val="007F54EE"/>
    <w:rsid w:val="007F7EE3"/>
    <w:rsid w:val="00802668"/>
    <w:rsid w:val="008155E7"/>
    <w:rsid w:val="00824D1D"/>
    <w:rsid w:val="00833AC6"/>
    <w:rsid w:val="00843739"/>
    <w:rsid w:val="00847017"/>
    <w:rsid w:val="0085305E"/>
    <w:rsid w:val="00853F3C"/>
    <w:rsid w:val="00882006"/>
    <w:rsid w:val="00886E7D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0293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0EF1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FAE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3D41"/>
    <w:rsid w:val="00D05C1E"/>
    <w:rsid w:val="00D06278"/>
    <w:rsid w:val="00D07F33"/>
    <w:rsid w:val="00D168E7"/>
    <w:rsid w:val="00D2343D"/>
    <w:rsid w:val="00D278D4"/>
    <w:rsid w:val="00D47195"/>
    <w:rsid w:val="00D514B0"/>
    <w:rsid w:val="00D56CF4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3DFF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4F0B17"/>
    <w:rsid w:val="0DAC477F"/>
    <w:rsid w:val="15B23903"/>
    <w:rsid w:val="3B6A26EB"/>
    <w:rsid w:val="4DDA2D79"/>
    <w:rsid w:val="55071503"/>
    <w:rsid w:val="68B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A2F161-9AC8-45B6-94AA-F91FD45F2D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98E712-3B3D-4096-8D23-34F0E0FD2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150</Words>
  <Characters>858</Characters>
  <Application>Microsoft Office Word</Application>
  <DocSecurity>0</DocSecurity>
  <Lines>7</Lines>
  <Paragraphs>2</Paragraphs>
  <ScaleCrop>false</ScaleCrop>
  <Company>ZRSBR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38</cp:revision>
  <cp:lastPrinted>2016-06-20T06:30:00Z</cp:lastPrinted>
  <dcterms:created xsi:type="dcterms:W3CDTF">2018-07-24T11:47:00Z</dcterms:created>
  <dcterms:modified xsi:type="dcterms:W3CDTF">2026-04-20T11:34:00Z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